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1C763" w14:textId="1EF4AAC8" w:rsidR="00946EFF" w:rsidRPr="00946EFF" w:rsidRDefault="00946EFF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946EFF">
        <w:rPr>
          <w:rFonts w:ascii="Arial" w:hAnsi="Arial"/>
          <w:b/>
          <w:noProof/>
          <w:sz w:val="24"/>
          <w:lang w:eastAsia="en-US"/>
        </w:rPr>
        <w:t>3GPP TSG RAN Meeting #10</w:t>
      </w:r>
      <w:r w:rsidR="0052144C">
        <w:rPr>
          <w:rFonts w:ascii="Arial" w:hAnsi="Arial"/>
          <w:b/>
          <w:noProof/>
          <w:sz w:val="24"/>
          <w:lang w:eastAsia="en-US"/>
        </w:rPr>
        <w:t>6</w:t>
      </w:r>
      <w:r>
        <w:rPr>
          <w:rFonts w:ascii="Arial" w:hAnsi="Arial"/>
          <w:b/>
          <w:noProof/>
          <w:sz w:val="24"/>
          <w:lang w:eastAsia="en-US"/>
        </w:rPr>
        <w:tab/>
      </w:r>
      <w:r w:rsidR="00CF5207" w:rsidRPr="00CF5207">
        <w:rPr>
          <w:rFonts w:ascii="Arial" w:hAnsi="Arial"/>
          <w:b/>
          <w:noProof/>
          <w:sz w:val="24"/>
          <w:lang w:eastAsia="zh-CN"/>
        </w:rPr>
        <w:t>RP</w:t>
      </w:r>
      <w:r w:rsidR="00CF5207" w:rsidRPr="00CF5207">
        <w:rPr>
          <w:rFonts w:ascii="MS Gothic" w:eastAsia="MS Gothic" w:hAnsi="MS Gothic" w:cs="MS Gothic" w:hint="eastAsia"/>
          <w:b/>
          <w:noProof/>
          <w:sz w:val="24"/>
          <w:lang w:eastAsia="zh-CN"/>
        </w:rPr>
        <w:t>‑</w:t>
      </w:r>
      <w:r w:rsidR="00CF5207" w:rsidRPr="00CF5207">
        <w:rPr>
          <w:rFonts w:ascii="Arial" w:hAnsi="Arial"/>
          <w:b/>
          <w:noProof/>
          <w:sz w:val="24"/>
          <w:lang w:eastAsia="zh-CN"/>
        </w:rPr>
        <w:t>243267</w:t>
      </w:r>
    </w:p>
    <w:p w14:paraId="156B0779" w14:textId="29363874" w:rsidR="00946EFF" w:rsidRPr="00946EFF" w:rsidRDefault="0052144C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52144C">
        <w:rPr>
          <w:rFonts w:ascii="Arial" w:hAnsi="Arial"/>
          <w:b/>
          <w:noProof/>
          <w:sz w:val="24"/>
          <w:lang w:eastAsia="en-US"/>
        </w:rPr>
        <w:t>Madrid, Spain, December 9-12, 2024</w:t>
      </w:r>
      <w:r w:rsidR="00927B66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="00927B66" w:rsidRPr="008B05E1">
        <w:rPr>
          <w:rFonts w:ascii="Arial" w:eastAsia="宋体" w:hAnsi="Arial" w:cs="Arial" w:hint="eastAsia"/>
          <w:bCs/>
          <w:lang w:eastAsia="zh-CN"/>
        </w:rPr>
        <w:t>(</w:t>
      </w:r>
      <w:r w:rsidR="00927B66" w:rsidRPr="008B05E1">
        <w:rPr>
          <w:rFonts w:ascii="Arial" w:eastAsia="宋体" w:hAnsi="Arial" w:cs="Arial"/>
          <w:bCs/>
          <w:lang w:eastAsia="zh-CN"/>
        </w:rPr>
        <w:t xml:space="preserve">Rev of </w:t>
      </w:r>
      <w:r w:rsidR="00927B66" w:rsidRPr="008B05E1">
        <w:rPr>
          <w:rFonts w:ascii="Arial" w:hAnsi="Arial"/>
          <w:bCs/>
          <w:noProof/>
          <w:lang w:eastAsia="en-US"/>
        </w:rPr>
        <w:t>RP-241</w:t>
      </w:r>
      <w:r w:rsidR="00EF5628">
        <w:rPr>
          <w:rFonts w:ascii="Arial" w:hAnsi="Arial"/>
          <w:bCs/>
          <w:noProof/>
          <w:lang w:eastAsia="en-US"/>
        </w:rPr>
        <w:t>997</w:t>
      </w:r>
      <w:r w:rsidR="00927B66" w:rsidRPr="008B05E1">
        <w:rPr>
          <w:rFonts w:ascii="Arial" w:eastAsia="宋体" w:hAnsi="Arial" w:cs="Arial"/>
          <w:bCs/>
          <w:lang w:eastAsia="zh-CN"/>
        </w:rPr>
        <w:t>)</w:t>
      </w:r>
    </w:p>
    <w:p w14:paraId="48AD3AB3" w14:textId="77777777" w:rsidR="00946EFF" w:rsidRPr="00946EFF" w:rsidRDefault="00946EF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14:paraId="0C2E35EE" w14:textId="698D62BA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</w:p>
    <w:p w14:paraId="63D79A11" w14:textId="678B08D8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493424">
        <w:rPr>
          <w:rFonts w:ascii="Arial" w:eastAsia="宋体" w:hAnsi="Arial" w:cs="Arial" w:hint="eastAsia"/>
          <w:b/>
          <w:lang w:eastAsia="zh-CN"/>
        </w:rPr>
        <w:t>Revised</w:t>
      </w:r>
      <w:r w:rsidR="0092686C" w:rsidRPr="0015298F">
        <w:rPr>
          <w:rFonts w:ascii="Arial" w:eastAsia="宋体" w:hAnsi="Arial" w:cs="Arial" w:hint="eastAsia"/>
          <w:b/>
          <w:lang w:eastAsia="zh-CN"/>
        </w:rPr>
        <w:t xml:space="preserve"> </w:t>
      </w:r>
      <w:r w:rsidR="003B6595" w:rsidRPr="0015298F">
        <w:rPr>
          <w:rFonts w:ascii="Arial" w:eastAsia="宋体" w:hAnsi="Arial" w:cs="Arial"/>
          <w:b/>
          <w:lang w:eastAsia="zh-CN"/>
        </w:rPr>
        <w:t>WID</w:t>
      </w:r>
      <w:r w:rsidR="00CB030F" w:rsidRPr="0015298F">
        <w:rPr>
          <w:rFonts w:ascii="Arial" w:eastAsia="宋体" w:hAnsi="Arial" w:cs="Arial"/>
          <w:b/>
          <w:lang w:eastAsia="zh-CN"/>
        </w:rPr>
        <w:t xml:space="preserve"> 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proofErr w:type="spellStart"/>
      <w:r w:rsidR="00ED0134" w:rsidRPr="00D005D3">
        <w:rPr>
          <w:rFonts w:ascii="Arial" w:eastAsia="宋体" w:hAnsi="Arial" w:cs="Arial" w:hint="eastAsia"/>
          <w:b/>
          <w:lang w:eastAsia="zh-CN"/>
        </w:rPr>
        <w:t>RedCap</w:t>
      </w:r>
      <w:proofErr w:type="spellEnd"/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14:paraId="613E5744" w14:textId="0057C4C7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1275BE">
        <w:rPr>
          <w:rFonts w:ascii="Arial" w:eastAsia="宋体" w:hAnsi="Arial" w:hint="eastAsia"/>
          <w:b/>
          <w:lang w:val="en-US" w:eastAsia="zh-CN"/>
        </w:rPr>
        <w:t>Approval</w:t>
      </w:r>
    </w:p>
    <w:p w14:paraId="2FA6A46B" w14:textId="2D623CBF"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E24928" w:rsidRPr="00E24928">
        <w:rPr>
          <w:rFonts w:ascii="Arial" w:eastAsia="宋体" w:hAnsi="Arial" w:cs="Arial"/>
          <w:b/>
          <w:lang w:eastAsia="zh-CN"/>
        </w:rPr>
        <w:t>9.4.3.3</w:t>
      </w:r>
    </w:p>
    <w:p w14:paraId="26FE791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78F1A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9DB5C46" w14:textId="77777777"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 xml:space="preserve">class 2 </w:t>
      </w:r>
      <w:proofErr w:type="spellStart"/>
      <w:r w:rsidR="00933280" w:rsidRPr="00933280">
        <w:t>RedCap</w:t>
      </w:r>
      <w:proofErr w:type="spellEnd"/>
      <w:r w:rsidR="00933280" w:rsidRPr="00933280">
        <w:t xml:space="preserve"> (Reduced Capability) UE in FR1</w:t>
      </w:r>
    </w:p>
    <w:p w14:paraId="2F6FC3A5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14:paraId="6DB15F17" w14:textId="2C30295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747C4" w:rsidRPr="00E747C4">
        <w:t>1040133</w:t>
      </w:r>
      <w:r w:rsidR="00D31CC8">
        <w:t xml:space="preserve"> </w:t>
      </w:r>
    </w:p>
    <w:p w14:paraId="4899E081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14:paraId="5246851C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14:paraId="766D719D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14:paraId="5FAC8A32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14:paraId="46F73783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3E8B3C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706C4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14:paraId="25A02A4E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197455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0AF42" w14:textId="6F4314B2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</w:p>
        </w:tc>
      </w:tr>
    </w:tbl>
    <w:p w14:paraId="0C83B613" w14:textId="77777777" w:rsidR="00933280" w:rsidRPr="00933280" w:rsidRDefault="00933280" w:rsidP="00933280">
      <w:pPr>
        <w:ind w:right="-99"/>
        <w:rPr>
          <w:rFonts w:eastAsia="Times New Roman"/>
        </w:rPr>
      </w:pPr>
    </w:p>
    <w:p w14:paraId="33ECB22C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933280" w:rsidRPr="00933280" w14:paraId="5CCC6D5E" w14:textId="77777777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7C0F7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69F4A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BEC9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0FED4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E1B1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318BC8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14:paraId="2D205538" w14:textId="77777777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8C96B3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7E2BE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679683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05E5A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47E4C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20671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53EF477E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721A1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5FA88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00D19B3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043C41B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16B277F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57B19D60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730DD961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96941A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BC6F6E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3C0B9B7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2457E92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5B98CE4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102EEB8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14:paraId="75594171" w14:textId="77777777" w:rsidR="00933280" w:rsidRPr="00933280" w:rsidRDefault="00933280" w:rsidP="00933280">
      <w:pPr>
        <w:ind w:right="-99"/>
        <w:rPr>
          <w:rFonts w:eastAsia="Times New Roman"/>
          <w:b/>
        </w:rPr>
      </w:pPr>
    </w:p>
    <w:p w14:paraId="7C3078C5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14:paraId="6A960CFC" w14:textId="77777777"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14:paraId="197CFD49" w14:textId="77777777"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14:paraId="548CBD27" w14:textId="77777777" w:rsidTr="00EB02DE">
        <w:tc>
          <w:tcPr>
            <w:tcW w:w="675" w:type="dxa"/>
          </w:tcPr>
          <w:p w14:paraId="6B0D95E9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33CF4EC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14:paraId="2F0CA372" w14:textId="77777777" w:rsidTr="00EB02DE">
        <w:tc>
          <w:tcPr>
            <w:tcW w:w="675" w:type="dxa"/>
          </w:tcPr>
          <w:p w14:paraId="36415C9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89A1B1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14:paraId="5754712C" w14:textId="77777777" w:rsidTr="00EB02DE">
        <w:tc>
          <w:tcPr>
            <w:tcW w:w="675" w:type="dxa"/>
          </w:tcPr>
          <w:p w14:paraId="12E7235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43425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14:paraId="170BE9D5" w14:textId="77777777" w:rsidTr="00EB02DE">
        <w:tc>
          <w:tcPr>
            <w:tcW w:w="675" w:type="dxa"/>
          </w:tcPr>
          <w:p w14:paraId="5D868AF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14:paraId="0D8DE16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14:paraId="3F164E92" w14:textId="77777777" w:rsidR="00F37190" w:rsidRDefault="00F37190" w:rsidP="00D005D3">
      <w:pPr>
        <w:rPr>
          <w:lang w:eastAsia="zh-CN"/>
        </w:rPr>
      </w:pPr>
    </w:p>
    <w:p w14:paraId="55D107BC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7FC173DF" w14:textId="77777777" w:rsidTr="00EB02DE">
        <w:tc>
          <w:tcPr>
            <w:tcW w:w="9606" w:type="dxa"/>
            <w:gridSpan w:val="3"/>
            <w:shd w:val="clear" w:color="auto" w:fill="E0E0E0"/>
          </w:tcPr>
          <w:p w14:paraId="4F22A93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14:paraId="3082BF28" w14:textId="77777777" w:rsidTr="00EB02DE">
        <w:tc>
          <w:tcPr>
            <w:tcW w:w="1101" w:type="dxa"/>
            <w:shd w:val="clear" w:color="auto" w:fill="E0E0E0"/>
          </w:tcPr>
          <w:p w14:paraId="3B871F4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6FA8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85AE7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14:paraId="29FE2FE3" w14:textId="77777777" w:rsidTr="00EB02DE">
        <w:tc>
          <w:tcPr>
            <w:tcW w:w="1101" w:type="dxa"/>
          </w:tcPr>
          <w:p w14:paraId="22EC36BA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14:paraId="5AFC4533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14:paraId="1AF7A83F" w14:textId="77777777"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14:paraId="177FD762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42767AF2" w14:textId="77777777" w:rsidTr="00EB02DE">
        <w:tc>
          <w:tcPr>
            <w:tcW w:w="9606" w:type="dxa"/>
            <w:gridSpan w:val="3"/>
            <w:shd w:val="clear" w:color="auto" w:fill="E0E0E0"/>
          </w:tcPr>
          <w:p w14:paraId="1E767BC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14:paraId="16DB436C" w14:textId="77777777" w:rsidTr="00EB02DE">
        <w:tc>
          <w:tcPr>
            <w:tcW w:w="1101" w:type="dxa"/>
            <w:shd w:val="clear" w:color="auto" w:fill="E0E0E0"/>
          </w:tcPr>
          <w:p w14:paraId="56577BF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3B9BB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1349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14:paraId="7F16E192" w14:textId="77777777" w:rsidTr="00EB02DE">
        <w:tc>
          <w:tcPr>
            <w:tcW w:w="1101" w:type="dxa"/>
          </w:tcPr>
          <w:p w14:paraId="74B65368" w14:textId="77777777"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14:paraId="11AAC06F" w14:textId="77777777"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14:paraId="5EA51B58" w14:textId="77777777"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</w:t>
            </w:r>
            <w:proofErr w:type="spellStart"/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>RedCap</w:t>
            </w:r>
            <w:proofErr w:type="spellEnd"/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UE</w:t>
            </w:r>
          </w:p>
        </w:tc>
      </w:tr>
      <w:tr w:rsidR="00CE3672" w:rsidRPr="00CE3672" w14:paraId="41D54DC6" w14:textId="77777777" w:rsidTr="00CE36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87578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970080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F2ABF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Enhanced support of reduced capability NR devices (</w:t>
            </w:r>
            <w:proofErr w:type="spellStart"/>
            <w:r w:rsidRPr="001B5E04">
              <w:rPr>
                <w:rFonts w:ascii="Arial" w:hAnsi="Arial" w:cs="Arial"/>
                <w:sz w:val="18"/>
                <w:szCs w:val="18"/>
              </w:rPr>
              <w:t>NR_redcap_enh</w:t>
            </w:r>
            <w:proofErr w:type="spellEnd"/>
            <w:r w:rsidRPr="001B5E0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7DD66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 xml:space="preserve">Rel-18 WI enhancing </w:t>
            </w:r>
            <w:proofErr w:type="spellStart"/>
            <w:r w:rsidRPr="001B5E04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Pr="001B5E04">
              <w:rPr>
                <w:rFonts w:ascii="Arial" w:hAnsi="Arial" w:cs="Arial"/>
                <w:sz w:val="18"/>
                <w:szCs w:val="18"/>
              </w:rPr>
              <w:t xml:space="preserve"> UE functionality</w:t>
            </w:r>
          </w:p>
        </w:tc>
      </w:tr>
      <w:tr w:rsidR="00091A5E" w:rsidRPr="00091A5E" w14:paraId="725F70C1" w14:textId="77777777" w:rsidTr="00091A5E">
        <w:trPr>
          <w:trHeight w:val="324"/>
        </w:trPr>
        <w:tc>
          <w:tcPr>
            <w:tcW w:w="1101" w:type="dxa"/>
          </w:tcPr>
          <w:p w14:paraId="2BD89FBE" w14:textId="77777777"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14:paraId="3074FFAF" w14:textId="77777777"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14:paraId="1381B73E" w14:textId="77777777"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</w:t>
            </w:r>
            <w:proofErr w:type="spellStart"/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RedCap</w:t>
            </w:r>
            <w:proofErr w:type="spellEnd"/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UE</w:t>
            </w:r>
          </w:p>
        </w:tc>
      </w:tr>
      <w:tr w:rsidR="00CE3672" w:rsidRPr="00CE3672" w14:paraId="24FB3898" w14:textId="77777777" w:rsidTr="00CE3672">
        <w:trPr>
          <w:trHeight w:val="324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6F65" w14:textId="77777777" w:rsidR="00CE3672" w:rsidRPr="00CE3672" w:rsidRDefault="00CE3672" w:rsidP="00CE3672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>1040124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D269E" w14:textId="77777777" w:rsidR="00CE3672" w:rsidRPr="00CE3672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 xml:space="preserve">Rel-19 High power UE (power class 1.5 and 2) for NR FR1 TDD/FDD single band, and </w:t>
            </w:r>
            <w:proofErr w:type="gramStart"/>
            <w:r w:rsidRPr="00CE3672">
              <w:rPr>
                <w:rFonts w:ascii="Arial" w:hAnsi="Arial" w:cs="Arial"/>
                <w:sz w:val="18"/>
                <w:szCs w:val="18"/>
              </w:rPr>
              <w:t>high power</w:t>
            </w:r>
            <w:proofErr w:type="gramEnd"/>
            <w:r w:rsidRPr="00CE3672">
              <w:rPr>
                <w:rFonts w:ascii="Arial" w:hAnsi="Arial" w:cs="Arial"/>
                <w:sz w:val="18"/>
                <w:szCs w:val="18"/>
              </w:rPr>
              <w:t xml:space="preserve"> UE operation (power class 1) for fixed-wireless/vehicle-mounted use cases in a single NR band (HPUE_NR_FR1_bands_R19)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F6CB1" w14:textId="77777777" w:rsidR="00CE3672" w:rsidRPr="00CE3672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>Rel-19 WI introducing PC2 for non-</w:t>
            </w:r>
            <w:proofErr w:type="spellStart"/>
            <w:r w:rsidRPr="00CE3672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Pr="00CE3672">
              <w:rPr>
                <w:rFonts w:ascii="Arial" w:hAnsi="Arial" w:cs="Arial"/>
                <w:sz w:val="18"/>
                <w:szCs w:val="18"/>
              </w:rPr>
              <w:t xml:space="preserve"> UEs</w:t>
            </w:r>
          </w:p>
        </w:tc>
      </w:tr>
    </w:tbl>
    <w:p w14:paraId="527594E6" w14:textId="77777777" w:rsidR="00DA75C1" w:rsidRPr="00251D80" w:rsidRDefault="00DA75C1" w:rsidP="00251D80">
      <w:pPr>
        <w:rPr>
          <w:i/>
        </w:rPr>
      </w:pPr>
    </w:p>
    <w:p w14:paraId="03DE0D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8224B" w14:textId="77777777"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 xml:space="preserve">NR </w:t>
      </w:r>
      <w:proofErr w:type="spellStart"/>
      <w:r w:rsidRPr="00A32406">
        <w:rPr>
          <w:rFonts w:hint="eastAsia"/>
          <w:sz w:val="21"/>
          <w:szCs w:val="21"/>
          <w:lang w:eastAsia="zh-CN"/>
        </w:rPr>
        <w:t>RedCap</w:t>
      </w:r>
      <w:proofErr w:type="spellEnd"/>
      <w:r w:rsidRPr="00A32406">
        <w:rPr>
          <w:rFonts w:hint="eastAsia"/>
          <w:sz w:val="21"/>
          <w:szCs w:val="21"/>
          <w:lang w:eastAsia="zh-CN"/>
        </w:rPr>
        <w:t xml:space="preserve">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14:paraId="30D88D1C" w14:textId="77777777"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</w:t>
      </w:r>
      <w:proofErr w:type="spellStart"/>
      <w:r w:rsidR="00286D02">
        <w:rPr>
          <w:rFonts w:hint="eastAsia"/>
          <w:sz w:val="21"/>
          <w:szCs w:val="21"/>
          <w:lang w:eastAsia="zh-CN"/>
        </w:rPr>
        <w:t>RedCap</w:t>
      </w:r>
      <w:proofErr w:type="spellEnd"/>
      <w:r w:rsidR="00286D02">
        <w:rPr>
          <w:rFonts w:hint="eastAsia"/>
          <w:sz w:val="21"/>
          <w:szCs w:val="21"/>
          <w:lang w:eastAsia="zh-CN"/>
        </w:rPr>
        <w:t xml:space="preserve">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 xml:space="preserve">, the </w:t>
      </w:r>
      <w:proofErr w:type="spellStart"/>
      <w:r w:rsidR="00F37190">
        <w:rPr>
          <w:rFonts w:hint="eastAsia"/>
          <w:sz w:val="21"/>
          <w:szCs w:val="21"/>
          <w:lang w:eastAsia="zh-CN"/>
        </w:rPr>
        <w:t>RedCap</w:t>
      </w:r>
      <w:proofErr w:type="spellEnd"/>
      <w:r w:rsidR="00F37190">
        <w:rPr>
          <w:rFonts w:hint="eastAsia"/>
          <w:sz w:val="21"/>
          <w:szCs w:val="21"/>
          <w:lang w:eastAsia="zh-CN"/>
        </w:rPr>
        <w:t xml:space="preserve"> UE and non-</w:t>
      </w:r>
      <w:proofErr w:type="spellStart"/>
      <w:r w:rsidR="00F37190">
        <w:rPr>
          <w:rFonts w:hint="eastAsia"/>
          <w:sz w:val="21"/>
          <w:szCs w:val="21"/>
          <w:lang w:eastAsia="zh-CN"/>
        </w:rPr>
        <w:t>RedCap</w:t>
      </w:r>
      <w:proofErr w:type="spellEnd"/>
      <w:r w:rsidR="00F37190">
        <w:rPr>
          <w:rFonts w:hint="eastAsia"/>
          <w:sz w:val="21"/>
          <w:szCs w:val="21"/>
          <w:lang w:eastAsia="zh-CN"/>
        </w:rPr>
        <w:t xml:space="preserve">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>or non-</w:t>
      </w:r>
      <w:proofErr w:type="spellStart"/>
      <w:r w:rsidR="00286D02">
        <w:rPr>
          <w:rFonts w:hint="eastAsia"/>
          <w:sz w:val="21"/>
          <w:szCs w:val="21"/>
          <w:lang w:eastAsia="zh-CN"/>
        </w:rPr>
        <w:t>RedCap</w:t>
      </w:r>
      <w:proofErr w:type="spellEnd"/>
      <w:r w:rsidR="00286D02">
        <w:rPr>
          <w:rFonts w:hint="eastAsia"/>
          <w:sz w:val="21"/>
          <w:szCs w:val="21"/>
          <w:lang w:eastAsia="zh-CN"/>
        </w:rPr>
        <w:t xml:space="preserve">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</w:t>
      </w:r>
      <w:proofErr w:type="spellStart"/>
      <w:r w:rsidR="00D41C5E" w:rsidRPr="00D005D3">
        <w:rPr>
          <w:rFonts w:hint="eastAsia"/>
          <w:sz w:val="21"/>
          <w:szCs w:val="21"/>
          <w:lang w:eastAsia="zh-CN"/>
        </w:rPr>
        <w:t>RedCap</w:t>
      </w:r>
      <w:proofErr w:type="spellEnd"/>
      <w:r w:rsidR="00D41C5E" w:rsidRPr="00D005D3">
        <w:rPr>
          <w:rFonts w:hint="eastAsia"/>
          <w:sz w:val="21"/>
          <w:szCs w:val="21"/>
          <w:lang w:eastAsia="zh-CN"/>
        </w:rPr>
        <w:t xml:space="preserve">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14:paraId="7EAA3A5E" w14:textId="77777777"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proofErr w:type="spellStart"/>
      <w:r w:rsidR="00F37190">
        <w:rPr>
          <w:rFonts w:hint="eastAsia"/>
          <w:sz w:val="21"/>
          <w:szCs w:val="21"/>
          <w:lang w:eastAsia="zh-CN"/>
        </w:rPr>
        <w:t>RedCap</w:t>
      </w:r>
      <w:proofErr w:type="spellEnd"/>
      <w:r w:rsidR="00F37190">
        <w:rPr>
          <w:rFonts w:hint="eastAsia"/>
          <w:sz w:val="21"/>
          <w:szCs w:val="21"/>
          <w:lang w:eastAsia="zh-CN"/>
        </w:rPr>
        <w:t xml:space="preserve">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 xml:space="preserve">for </w:t>
      </w:r>
      <w:proofErr w:type="spellStart"/>
      <w:r>
        <w:rPr>
          <w:rFonts w:hint="eastAsia"/>
          <w:sz w:val="21"/>
          <w:szCs w:val="21"/>
          <w:lang w:eastAsia="zh-CN"/>
        </w:rPr>
        <w:t>RedCap</w:t>
      </w:r>
      <w:proofErr w:type="spellEnd"/>
      <w:r>
        <w:rPr>
          <w:sz w:val="21"/>
          <w:szCs w:val="21"/>
        </w:rPr>
        <w:t xml:space="preserve"> UE.</w:t>
      </w:r>
    </w:p>
    <w:p w14:paraId="638E2820" w14:textId="77777777" w:rsidR="00FD3A4E" w:rsidRDefault="00FD3A4E" w:rsidP="00BB5F44">
      <w:pPr>
        <w:rPr>
          <w:sz w:val="21"/>
          <w:szCs w:val="21"/>
          <w:lang w:eastAsia="zh-CN"/>
        </w:rPr>
      </w:pPr>
    </w:p>
    <w:p w14:paraId="5FA636C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8F6FDF" w14:textId="77777777"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C364C0" w14:textId="77777777"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14:paraId="2DFCF012" w14:textId="4C34BDF2" w:rsidR="00560063" w:rsidRPr="00393869" w:rsidRDefault="002B4998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r w:rsidRPr="00254DD8">
        <w:rPr>
          <w:bCs/>
          <w:sz w:val="21"/>
          <w:szCs w:val="21"/>
          <w:lang w:eastAsia="zh-CN"/>
        </w:rPr>
        <w:t xml:space="preserve">Specify the PC2 RF requirements for </w:t>
      </w:r>
      <w:proofErr w:type="spellStart"/>
      <w:r w:rsidRPr="00254DD8">
        <w:rPr>
          <w:bCs/>
          <w:sz w:val="21"/>
          <w:szCs w:val="21"/>
          <w:lang w:eastAsia="zh-CN"/>
        </w:rPr>
        <w:t>RedCap</w:t>
      </w:r>
      <w:proofErr w:type="spellEnd"/>
      <w:r w:rsidRPr="00254DD8">
        <w:rPr>
          <w:bCs/>
          <w:sz w:val="21"/>
          <w:szCs w:val="21"/>
          <w:lang w:eastAsia="zh-CN"/>
        </w:rPr>
        <w:t xml:space="preserve"> UE on both TDD and FDD bands</w:t>
      </w:r>
      <w:r w:rsidR="00680CF2" w:rsidRPr="00393869">
        <w:rPr>
          <w:rFonts w:hint="eastAsia"/>
          <w:bCs/>
          <w:sz w:val="21"/>
          <w:szCs w:val="21"/>
          <w:lang w:eastAsia="zh-CN"/>
        </w:rPr>
        <w:t xml:space="preserve">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="00680CF2"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="00680CF2"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5B929F9B" w14:textId="0BD29940"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 xml:space="preserve">A-MPR and </w:t>
      </w:r>
      <w:r w:rsidR="00454B5B">
        <w:rPr>
          <w:rFonts w:hint="eastAsia"/>
          <w:sz w:val="21"/>
          <w:szCs w:val="21"/>
          <w:lang w:eastAsia="zh-CN"/>
        </w:rPr>
        <w:t>R</w:t>
      </w:r>
      <w:r w:rsidR="00F62039" w:rsidRPr="00393869">
        <w:rPr>
          <w:rFonts w:hint="eastAsia"/>
          <w:sz w:val="21"/>
          <w:szCs w:val="21"/>
          <w:lang w:eastAsia="zh-CN"/>
        </w:rPr>
        <w:t>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14:paraId="2301D893" w14:textId="1BAEDB41" w:rsidR="00BD77D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</w:t>
      </w:r>
      <w:r w:rsidR="0044021C">
        <w:rPr>
          <w:sz w:val="21"/>
          <w:szCs w:val="21"/>
        </w:rPr>
        <w:t xml:space="preserve"> bands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bookmarkStart w:id="0" w:name="OLE_LINK2"/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</w:t>
      </w:r>
      <w:proofErr w:type="spellStart"/>
      <w:r w:rsidR="00BD77D9" w:rsidRPr="00393869">
        <w:rPr>
          <w:sz w:val="21"/>
          <w:szCs w:val="21"/>
        </w:rPr>
        <w:t>RedCap</w:t>
      </w:r>
      <w:proofErr w:type="spellEnd"/>
      <w:r w:rsidR="00BD77D9" w:rsidRPr="00393869">
        <w:rPr>
          <w:sz w:val="21"/>
          <w:szCs w:val="21"/>
        </w:rPr>
        <w:t xml:space="preserve"> UE can be re-used for PC2 </w:t>
      </w:r>
      <w:proofErr w:type="spellStart"/>
      <w:r w:rsidR="00BD77D9" w:rsidRPr="00393869">
        <w:rPr>
          <w:sz w:val="21"/>
          <w:szCs w:val="21"/>
        </w:rPr>
        <w:t>RedCap</w:t>
      </w:r>
      <w:proofErr w:type="spellEnd"/>
      <w:r w:rsidR="00BD77D9" w:rsidRPr="00393869">
        <w:rPr>
          <w:sz w:val="21"/>
          <w:szCs w:val="21"/>
        </w:rPr>
        <w:t xml:space="preserve"> UE in a band agnostic way.</w:t>
      </w:r>
      <w:bookmarkEnd w:id="0"/>
    </w:p>
    <w:p w14:paraId="18E0D449" w14:textId="77777777" w:rsidR="0044021C" w:rsidRPr="001F37C8" w:rsidRDefault="0044021C" w:rsidP="00CC5778">
      <w:pPr>
        <w:numPr>
          <w:ilvl w:val="2"/>
          <w:numId w:val="15"/>
        </w:numPr>
        <w:adjustRightInd/>
        <w:snapToGrid w:val="0"/>
        <w:ind w:left="1985" w:hanging="298"/>
        <w:rPr>
          <w:lang w:eastAsia="ja-JP"/>
        </w:rPr>
      </w:pPr>
      <w:r w:rsidRPr="001F37C8">
        <w:t xml:space="preserve">Note: Not differentiate the applicable </w:t>
      </w:r>
      <w:r w:rsidRPr="001F37C8">
        <w:rPr>
          <w:lang w:eastAsia="ja-JP"/>
        </w:rPr>
        <w:t>form factors for TDD bands</w:t>
      </w:r>
      <w:r w:rsidRPr="001F37C8">
        <w:t xml:space="preserve"> in the specification.</w:t>
      </w:r>
    </w:p>
    <w:p w14:paraId="4B7261A4" w14:textId="67E0983B" w:rsidR="00A7319A" w:rsidRDefault="00A7319A" w:rsidP="00F33E3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For</w:t>
      </w:r>
      <w:r>
        <w:rPr>
          <w:sz w:val="21"/>
          <w:szCs w:val="21"/>
        </w:rPr>
        <w:t xml:space="preserve"> FDD bands, specify RF requirements for PC2 </w:t>
      </w:r>
      <w:proofErr w:type="spellStart"/>
      <w:r>
        <w:rPr>
          <w:sz w:val="21"/>
          <w:szCs w:val="21"/>
        </w:rPr>
        <w:t>RedCap</w:t>
      </w:r>
      <w:proofErr w:type="spellEnd"/>
      <w:r>
        <w:rPr>
          <w:sz w:val="21"/>
          <w:szCs w:val="21"/>
        </w:rPr>
        <w:t xml:space="preserve"> UE</w:t>
      </w:r>
    </w:p>
    <w:p w14:paraId="57042E84" w14:textId="41554E40" w:rsidR="00A7319A" w:rsidRPr="00A7319A" w:rsidRDefault="000924CC" w:rsidP="00A7319A">
      <w:pPr>
        <w:numPr>
          <w:ilvl w:val="2"/>
          <w:numId w:val="15"/>
        </w:numPr>
        <w:adjustRightInd/>
        <w:snapToGrid w:val="0"/>
        <w:ind w:left="1985" w:hanging="298"/>
        <w:rPr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Band</w:t>
      </w:r>
      <w:r>
        <w:rPr>
          <w:sz w:val="21"/>
          <w:szCs w:val="21"/>
        </w:rPr>
        <w:t xml:space="preserve"> specific requirements are specified for </w:t>
      </w:r>
      <w:r>
        <w:rPr>
          <w:rFonts w:hint="eastAsia"/>
          <w:sz w:val="21"/>
          <w:szCs w:val="21"/>
          <w:lang w:eastAsia="zh-CN"/>
        </w:rPr>
        <w:t>t</w:t>
      </w:r>
      <w:r w:rsidR="00A7319A">
        <w:rPr>
          <w:sz w:val="21"/>
          <w:szCs w:val="21"/>
        </w:rPr>
        <w:t>he example bands includ</w:t>
      </w:r>
      <w:r>
        <w:rPr>
          <w:rFonts w:hint="eastAsia"/>
          <w:sz w:val="21"/>
          <w:szCs w:val="21"/>
          <w:lang w:eastAsia="zh-CN"/>
        </w:rPr>
        <w:t>ing</w:t>
      </w:r>
      <w:r w:rsidR="00A7319A">
        <w:rPr>
          <w:sz w:val="21"/>
          <w:szCs w:val="21"/>
        </w:rPr>
        <w:t xml:space="preserve"> n3 and n1 when band agnostic way is not applicable</w:t>
      </w:r>
      <w:r>
        <w:rPr>
          <w:sz w:val="21"/>
          <w:szCs w:val="21"/>
        </w:rPr>
        <w:t xml:space="preserve"> (Example bands are selected by considering different sensitivity degradation causes)</w:t>
      </w:r>
    </w:p>
    <w:p w14:paraId="0CB08385" w14:textId="5272C93B" w:rsidR="00A7319A" w:rsidRPr="00A7319A" w:rsidRDefault="00A7319A" w:rsidP="00A7319A">
      <w:pPr>
        <w:numPr>
          <w:ilvl w:val="2"/>
          <w:numId w:val="15"/>
        </w:numPr>
        <w:adjustRightInd/>
        <w:snapToGrid w:val="0"/>
        <w:ind w:left="1985" w:hanging="298"/>
        <w:rPr>
          <w:sz w:val="21"/>
          <w:szCs w:val="21"/>
        </w:rPr>
      </w:pPr>
      <w:r w:rsidRPr="00A7319A">
        <w:rPr>
          <w:sz w:val="21"/>
          <w:szCs w:val="21"/>
        </w:rPr>
        <w:t>Note: Wearable device</w:t>
      </w:r>
      <w:r w:rsidR="000924CC" w:rsidRPr="000924CC">
        <w:rPr>
          <w:sz w:val="21"/>
          <w:szCs w:val="21"/>
        </w:rPr>
        <w:t xml:space="preserve"> </w:t>
      </w:r>
      <w:r w:rsidR="000924CC">
        <w:rPr>
          <w:sz w:val="21"/>
          <w:szCs w:val="21"/>
        </w:rPr>
        <w:t>supporting HPUE</w:t>
      </w:r>
      <w:r w:rsidRPr="00A7319A">
        <w:rPr>
          <w:sz w:val="21"/>
          <w:szCs w:val="21"/>
        </w:rPr>
        <w:t xml:space="preserve"> is not in the scope for FDD bands in this work item</w:t>
      </w:r>
    </w:p>
    <w:p w14:paraId="0996EF3D" w14:textId="77777777" w:rsidR="006C3736" w:rsidRPr="006C3736" w:rsidRDefault="006C3736" w:rsidP="006C3736">
      <w:pPr>
        <w:snapToGrid w:val="0"/>
        <w:spacing w:after="120"/>
        <w:ind w:left="1440"/>
        <w:rPr>
          <w:sz w:val="21"/>
          <w:szCs w:val="21"/>
          <w:lang w:eastAsia="zh-CN"/>
        </w:rPr>
      </w:pPr>
    </w:p>
    <w:p w14:paraId="05A842F0" w14:textId="77777777"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>bands for which PC2 on non-</w:t>
      </w:r>
      <w:proofErr w:type="spellStart"/>
      <w:r w:rsidRPr="00393869">
        <w:rPr>
          <w:rFonts w:hint="eastAsia"/>
          <w:sz w:val="21"/>
          <w:szCs w:val="21"/>
          <w:lang w:eastAsia="zh-CN"/>
        </w:rPr>
        <w:t>RedCap</w:t>
      </w:r>
      <w:proofErr w:type="spellEnd"/>
      <w:r w:rsidRPr="00393869">
        <w:rPr>
          <w:rFonts w:hint="eastAsia"/>
          <w:sz w:val="21"/>
          <w:szCs w:val="21"/>
          <w:lang w:eastAsia="zh-CN"/>
        </w:rPr>
        <w:t xml:space="preserve">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 xml:space="preserve">for </w:t>
      </w:r>
      <w:proofErr w:type="spellStart"/>
      <w:r w:rsidR="00D47717" w:rsidRPr="00393869">
        <w:rPr>
          <w:rFonts w:hint="eastAsia"/>
          <w:sz w:val="21"/>
          <w:szCs w:val="21"/>
          <w:lang w:eastAsia="zh-CN"/>
        </w:rPr>
        <w:t>RedCap</w:t>
      </w:r>
      <w:proofErr w:type="spellEnd"/>
      <w:r w:rsidR="00D47717" w:rsidRPr="00393869">
        <w:rPr>
          <w:rFonts w:hint="eastAsia"/>
          <w:sz w:val="21"/>
          <w:szCs w:val="21"/>
          <w:lang w:eastAsia="zh-CN"/>
        </w:rPr>
        <w:t xml:space="preserve">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14:paraId="231C9B60" w14:textId="7AC9916D"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</w:t>
      </w:r>
      <w:r w:rsidR="006C052C" w:rsidRPr="006C052C">
        <w:rPr>
          <w:sz w:val="21"/>
          <w:szCs w:val="21"/>
          <w:lang w:eastAsia="zh-CN"/>
        </w:rPr>
        <w:t xml:space="preserve">PC2 for Rel-17 Redcap and Rel-18 </w:t>
      </w:r>
      <w:proofErr w:type="spellStart"/>
      <w:r w:rsidR="006C052C" w:rsidRPr="006C052C">
        <w:rPr>
          <w:sz w:val="21"/>
          <w:szCs w:val="21"/>
          <w:lang w:eastAsia="zh-CN"/>
        </w:rPr>
        <w:t>eRedcap</w:t>
      </w:r>
      <w:proofErr w:type="spellEnd"/>
      <w:r w:rsidR="006C052C" w:rsidRPr="006C052C">
        <w:rPr>
          <w:sz w:val="21"/>
          <w:szCs w:val="21"/>
          <w:lang w:eastAsia="zh-CN"/>
        </w:rPr>
        <w:t xml:space="preserve"> are</w:t>
      </w:r>
      <w:r w:rsidRPr="00393869">
        <w:rPr>
          <w:sz w:val="21"/>
          <w:szCs w:val="21"/>
          <w:lang w:eastAsia="zh-CN"/>
        </w:rPr>
        <w:t xml:space="preserve">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4F4A0A42" w14:textId="77777777" w:rsidR="00091A5E" w:rsidRPr="00CD1B1D" w:rsidRDefault="00091A5E" w:rsidP="00091A5E">
      <w:pPr>
        <w:jc w:val="both"/>
        <w:rPr>
          <w:sz w:val="21"/>
          <w:lang w:eastAsia="zh-CN"/>
        </w:rPr>
      </w:pPr>
    </w:p>
    <w:p w14:paraId="667877CA" w14:textId="77777777"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6987D37" w14:textId="2FBBA070" w:rsidR="00F37190" w:rsidRDefault="00F37190" w:rsidP="00153C7D">
      <w:pPr>
        <w:jc w:val="both"/>
        <w:rPr>
          <w:bCs/>
          <w:sz w:val="21"/>
          <w:lang w:eastAsia="zh-CN"/>
        </w:rPr>
      </w:pPr>
    </w:p>
    <w:p w14:paraId="130871FD" w14:textId="77777777"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14:paraId="4609A391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14:paraId="520BC7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D4D567" w14:textId="77777777"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14:paraId="7C8A20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3653C" w14:textId="77777777"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7F6FB0" w14:textId="77777777"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C71F3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C6E44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7EEB42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144AE6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14:paraId="17C22931" w14:textId="77777777" w:rsidTr="00072A56">
        <w:tc>
          <w:tcPr>
            <w:tcW w:w="1617" w:type="dxa"/>
          </w:tcPr>
          <w:p w14:paraId="5A029C78" w14:textId="77777777"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1399451" w14:textId="77777777"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8FBB069" w14:textId="77777777"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AAB5C79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B076DDD" w14:textId="77777777"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0EA44E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14:paraId="0EB30303" w14:textId="77777777"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14:paraId="547408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874523" w14:textId="77777777"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14:paraId="1A0803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EB7AF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5BE9" w14:textId="77777777"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7E158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ECE0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14:paraId="525933E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8BB" w14:textId="77777777"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8A" w14:textId="77777777"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 xml:space="preserve">PC2 </w:t>
            </w:r>
            <w:proofErr w:type="spellStart"/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RedCap</w:t>
            </w:r>
            <w:proofErr w:type="spellEnd"/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 xml:space="preserve">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658" w14:textId="68AD0D58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082ED2"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BC3439">
              <w:rPr>
                <w:rFonts w:eastAsia="宋体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A27B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</w:tbl>
    <w:p w14:paraId="65006B2A" w14:textId="77777777"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C1C128E" w14:textId="77777777" w:rsidR="006C5729" w:rsidRPr="00D005D3" w:rsidRDefault="006C5729" w:rsidP="00C4305E">
      <w:pPr>
        <w:rPr>
          <w:lang w:eastAsia="zh-CN"/>
        </w:rPr>
      </w:pPr>
    </w:p>
    <w:p w14:paraId="3C00CBC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970E68" w14:textId="77777777" w:rsidR="00875372" w:rsidRPr="00EC289E" w:rsidRDefault="00686804" w:rsidP="00EC289E">
      <w:pPr>
        <w:ind w:leftChars="300" w:left="600" w:right="-96"/>
      </w:pPr>
      <w:bookmarkStart w:id="1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14:paraId="0F104F3A" w14:textId="77777777"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1"/>
    <w:p w14:paraId="7FBC1452" w14:textId="77777777"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14:paraId="6D648D1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5859C92" w14:textId="77777777"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14:paraId="31D47890" w14:textId="77777777" w:rsidR="00557B2E" w:rsidRPr="00557B2E" w:rsidRDefault="00557B2E" w:rsidP="009870A7">
      <w:pPr>
        <w:spacing w:after="0"/>
        <w:ind w:left="1134" w:right="-96"/>
      </w:pPr>
    </w:p>
    <w:p w14:paraId="3F21F8E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560EBC" w14:textId="77777777" w:rsidR="0087494C" w:rsidRDefault="0087494C" w:rsidP="00174617">
      <w:pPr>
        <w:rPr>
          <w:i/>
          <w:lang w:eastAsia="zh-CN"/>
        </w:rPr>
      </w:pPr>
    </w:p>
    <w:p w14:paraId="342E0F39" w14:textId="77777777" w:rsidR="00B47534" w:rsidRPr="00B47534" w:rsidRDefault="00B47534" w:rsidP="00174617">
      <w:pPr>
        <w:rPr>
          <w:i/>
          <w:lang w:eastAsia="zh-CN"/>
        </w:rPr>
      </w:pPr>
    </w:p>
    <w:p w14:paraId="217FF5DA" w14:textId="77777777"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14:paraId="46C01D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5075E79" w14:textId="77777777"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14:paraId="280F7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08AB" w14:textId="77777777"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14:paraId="5BF5A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A2837" w14:textId="77777777"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14:paraId="7B1C0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571DB8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14:paraId="35CBC4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186C2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bCs/>
              </w:rPr>
              <w:t>Sanechips</w:t>
            </w:r>
            <w:proofErr w:type="spellEnd"/>
          </w:p>
        </w:tc>
      </w:tr>
      <w:tr w:rsidR="009E469A" w:rsidRPr="00DB6B77" w14:paraId="55180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59EC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14:paraId="046750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F62A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14:paraId="17F68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E80F9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14:paraId="18BA85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1DA24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14:paraId="1BE6F8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FF641" w14:textId="77777777" w:rsidR="009E469A" w:rsidDel="0087494C" w:rsidRDefault="00EE22C4" w:rsidP="001C5C86">
            <w:pPr>
              <w:pStyle w:val="TAL"/>
              <w:rPr>
                <w:lang w:eastAsia="zh-CN"/>
              </w:rPr>
            </w:pPr>
            <w:proofErr w:type="spellStart"/>
            <w:r w:rsidRPr="00EE22C4">
              <w:rPr>
                <w:lang w:eastAsia="zh-CN"/>
              </w:rPr>
              <w:t>Spreadtrum</w:t>
            </w:r>
            <w:proofErr w:type="spellEnd"/>
          </w:p>
        </w:tc>
      </w:tr>
      <w:tr w:rsidR="00A431FD" w:rsidRPr="00DB6B77" w14:paraId="65DB5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4EBD" w14:textId="77777777"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14:paraId="54ABE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16066" w14:textId="77777777"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14:paraId="1AE287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A9FF" w14:textId="77777777"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14:paraId="33C73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1DB4E" w14:textId="77777777"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  <w:tr w:rsidR="00AC4FE4" w:rsidRPr="00DB6B77" w14:paraId="4071D5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0D96C" w14:textId="4C701E00" w:rsidR="00AC4FE4" w:rsidRPr="00091ED5" w:rsidRDefault="00AC4FE4" w:rsidP="001C5C86">
            <w:pPr>
              <w:pStyle w:val="TAL"/>
              <w:rPr>
                <w:lang w:eastAsia="zh-CN"/>
              </w:rPr>
            </w:pPr>
            <w:r w:rsidRPr="00AC4FE4">
              <w:rPr>
                <w:lang w:eastAsia="zh-CN"/>
              </w:rPr>
              <w:t>NTT DOCOMO INC.</w:t>
            </w:r>
          </w:p>
        </w:tc>
      </w:tr>
      <w:tr w:rsidR="00E05AD9" w:rsidRPr="00DB6B77" w14:paraId="504DCF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29FEA" w14:textId="626537D5" w:rsidR="00E05AD9" w:rsidRPr="00AC4FE4" w:rsidRDefault="00E05A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9B50EF" w:rsidRPr="00DB6B77" w14:paraId="4E70D1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3AA8F6" w14:textId="5924663D" w:rsidR="009B50EF" w:rsidRDefault="009B50E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953A8" w:rsidRPr="00DB6B77" w14:paraId="33F9C3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088B7" w14:textId="5A94FAFA" w:rsidR="009953A8" w:rsidRDefault="009953A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irstNet</w:t>
            </w:r>
          </w:p>
        </w:tc>
      </w:tr>
      <w:tr w:rsidR="001D7B29" w:rsidRPr="00DB6B77" w14:paraId="1C923F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60A477" w14:textId="319FA129" w:rsidR="001D7B29" w:rsidRDefault="001D7B2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ASR</w:t>
            </w:r>
          </w:p>
        </w:tc>
      </w:tr>
      <w:tr w:rsidR="007307FB" w:rsidRPr="00DB6B77" w14:paraId="743586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3826CE" w14:textId="5EC68766" w:rsidR="007307FB" w:rsidRDefault="002D5D94" w:rsidP="001C5C86">
            <w:pPr>
              <w:pStyle w:val="TAL"/>
              <w:rPr>
                <w:lang w:eastAsia="zh-CN"/>
              </w:rPr>
            </w:pPr>
            <w:proofErr w:type="spellStart"/>
            <w:r w:rsidRPr="00DC6C80">
              <w:rPr>
                <w:lang w:eastAsia="zh-CN"/>
              </w:rPr>
              <w:t>Anterix</w:t>
            </w:r>
            <w:proofErr w:type="spellEnd"/>
          </w:p>
        </w:tc>
      </w:tr>
      <w:tr w:rsidR="00643226" w:rsidRPr="00DB6B77" w14:paraId="78773A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12BA05" w14:textId="767D4521" w:rsidR="00643226" w:rsidRDefault="0064322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2919C9" w:rsidRPr="00DB6B77" w14:paraId="4A273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BE78A4" w14:textId="36AE4F39" w:rsidR="002919C9" w:rsidRDefault="002919C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UIC</w:t>
            </w:r>
          </w:p>
        </w:tc>
      </w:tr>
      <w:tr w:rsidR="002919C9" w:rsidRPr="00DB6B77" w14:paraId="2FE8F7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F3469F" w14:textId="50953C15" w:rsidR="002919C9" w:rsidRDefault="002919C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H3C</w:t>
            </w:r>
          </w:p>
        </w:tc>
      </w:tr>
    </w:tbl>
    <w:p w14:paraId="7BF79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E57F4" w14:textId="77777777" w:rsidR="00B27E75" w:rsidRDefault="00B27E75">
      <w:r>
        <w:separator/>
      </w:r>
    </w:p>
  </w:endnote>
  <w:endnote w:type="continuationSeparator" w:id="0">
    <w:p w14:paraId="4DC49C29" w14:textId="77777777" w:rsidR="00B27E75" w:rsidRDefault="00B27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6E71C" w14:textId="77777777" w:rsidR="00B27E75" w:rsidRDefault="00B27E75">
      <w:r>
        <w:separator/>
      </w:r>
    </w:p>
  </w:footnote>
  <w:footnote w:type="continuationSeparator" w:id="0">
    <w:p w14:paraId="02EB8661" w14:textId="77777777" w:rsidR="00B27E75" w:rsidRDefault="00B27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5870FE"/>
    <w:multiLevelType w:val="multilevel"/>
    <w:tmpl w:val="0B8E9F04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Calibri" w:hAnsi="Calibri" w:cs="Times New Roman" w:hint="default"/>
      </w:rPr>
    </w:lvl>
    <w:lvl w:ilvl="2">
      <w:numFmt w:val="bullet"/>
      <w:lvlText w:val="◦"/>
      <w:lvlJc w:val="left"/>
      <w:pPr>
        <w:ind w:left="2160" w:hanging="180"/>
      </w:pPr>
      <w:rPr>
        <w:rFonts w:ascii="Calibri" w:hAnsi="Calibri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23406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3515035">
    <w:abstractNumId w:val="14"/>
  </w:num>
  <w:num w:numId="3" w16cid:durableId="1318345722">
    <w:abstractNumId w:val="12"/>
  </w:num>
  <w:num w:numId="4" w16cid:durableId="883636626">
    <w:abstractNumId w:val="8"/>
  </w:num>
  <w:num w:numId="5" w16cid:durableId="626473564">
    <w:abstractNumId w:val="17"/>
  </w:num>
  <w:num w:numId="6" w16cid:durableId="708917887">
    <w:abstractNumId w:val="15"/>
  </w:num>
  <w:num w:numId="7" w16cid:durableId="1939629601">
    <w:abstractNumId w:val="5"/>
  </w:num>
  <w:num w:numId="8" w16cid:durableId="1243028346">
    <w:abstractNumId w:val="3"/>
  </w:num>
  <w:num w:numId="9" w16cid:durableId="689071337">
    <w:abstractNumId w:val="16"/>
  </w:num>
  <w:num w:numId="10" w16cid:durableId="1440102595">
    <w:abstractNumId w:val="13"/>
  </w:num>
  <w:num w:numId="11" w16cid:durableId="1916863557">
    <w:abstractNumId w:val="2"/>
  </w:num>
  <w:num w:numId="12" w16cid:durableId="791634195">
    <w:abstractNumId w:val="13"/>
  </w:num>
  <w:num w:numId="13" w16cid:durableId="2081781703">
    <w:abstractNumId w:val="4"/>
  </w:num>
  <w:num w:numId="14" w16cid:durableId="2011714736">
    <w:abstractNumId w:val="10"/>
  </w:num>
  <w:num w:numId="15" w16cid:durableId="995499668">
    <w:abstractNumId w:val="6"/>
  </w:num>
  <w:num w:numId="16" w16cid:durableId="773332355">
    <w:abstractNumId w:val="9"/>
  </w:num>
  <w:num w:numId="17" w16cid:durableId="231083076">
    <w:abstractNumId w:val="11"/>
  </w:num>
  <w:num w:numId="18" w16cid:durableId="400911522">
    <w:abstractNumId w:val="7"/>
  </w:num>
  <w:num w:numId="19" w16cid:durableId="79621867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808827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653D"/>
    <w:rsid w:val="00037C06"/>
    <w:rsid w:val="00044DAE"/>
    <w:rsid w:val="00050D47"/>
    <w:rsid w:val="0005182B"/>
    <w:rsid w:val="00052BF8"/>
    <w:rsid w:val="00057116"/>
    <w:rsid w:val="00061478"/>
    <w:rsid w:val="00064CB2"/>
    <w:rsid w:val="00065177"/>
    <w:rsid w:val="00065468"/>
    <w:rsid w:val="00066954"/>
    <w:rsid w:val="00067741"/>
    <w:rsid w:val="000707C6"/>
    <w:rsid w:val="00072A56"/>
    <w:rsid w:val="00075B62"/>
    <w:rsid w:val="00076C3C"/>
    <w:rsid w:val="00077626"/>
    <w:rsid w:val="00082CCB"/>
    <w:rsid w:val="00082ED2"/>
    <w:rsid w:val="00084E79"/>
    <w:rsid w:val="00091A5E"/>
    <w:rsid w:val="00091ED5"/>
    <w:rsid w:val="000924CC"/>
    <w:rsid w:val="000A3125"/>
    <w:rsid w:val="000A32C1"/>
    <w:rsid w:val="000A4B19"/>
    <w:rsid w:val="000A7E5B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5BE"/>
    <w:rsid w:val="00127B5D"/>
    <w:rsid w:val="00130040"/>
    <w:rsid w:val="00132470"/>
    <w:rsid w:val="00132948"/>
    <w:rsid w:val="00140D27"/>
    <w:rsid w:val="00150204"/>
    <w:rsid w:val="0015298F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0BB3"/>
    <w:rsid w:val="00191D99"/>
    <w:rsid w:val="001921A2"/>
    <w:rsid w:val="00194C36"/>
    <w:rsid w:val="00194E46"/>
    <w:rsid w:val="001A2021"/>
    <w:rsid w:val="001A4192"/>
    <w:rsid w:val="001B5E04"/>
    <w:rsid w:val="001B63AA"/>
    <w:rsid w:val="001B784A"/>
    <w:rsid w:val="001C35F8"/>
    <w:rsid w:val="001C4FA3"/>
    <w:rsid w:val="001C5AF2"/>
    <w:rsid w:val="001C5C86"/>
    <w:rsid w:val="001C6581"/>
    <w:rsid w:val="001C718D"/>
    <w:rsid w:val="001C77D5"/>
    <w:rsid w:val="001D1CD9"/>
    <w:rsid w:val="001D281D"/>
    <w:rsid w:val="001D2A8D"/>
    <w:rsid w:val="001D5124"/>
    <w:rsid w:val="001D7B29"/>
    <w:rsid w:val="001D7ECA"/>
    <w:rsid w:val="001E14C4"/>
    <w:rsid w:val="001E4B5C"/>
    <w:rsid w:val="001E5A11"/>
    <w:rsid w:val="001E5C48"/>
    <w:rsid w:val="001F0CE6"/>
    <w:rsid w:val="001F37C8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DD8"/>
    <w:rsid w:val="00254FB5"/>
    <w:rsid w:val="00260BED"/>
    <w:rsid w:val="00263144"/>
    <w:rsid w:val="002640E5"/>
    <w:rsid w:val="0026436F"/>
    <w:rsid w:val="0026478F"/>
    <w:rsid w:val="0026606E"/>
    <w:rsid w:val="00266340"/>
    <w:rsid w:val="002665E7"/>
    <w:rsid w:val="00270DC2"/>
    <w:rsid w:val="00276403"/>
    <w:rsid w:val="00276670"/>
    <w:rsid w:val="002804CD"/>
    <w:rsid w:val="0028575D"/>
    <w:rsid w:val="00286D02"/>
    <w:rsid w:val="002919C9"/>
    <w:rsid w:val="00292C71"/>
    <w:rsid w:val="002A0286"/>
    <w:rsid w:val="002B2038"/>
    <w:rsid w:val="002B4998"/>
    <w:rsid w:val="002C1C50"/>
    <w:rsid w:val="002C350C"/>
    <w:rsid w:val="002D06FB"/>
    <w:rsid w:val="002D5D94"/>
    <w:rsid w:val="002E0EB9"/>
    <w:rsid w:val="002E2D67"/>
    <w:rsid w:val="002E40DC"/>
    <w:rsid w:val="002E6A7D"/>
    <w:rsid w:val="002E781C"/>
    <w:rsid w:val="002E7A9E"/>
    <w:rsid w:val="002E7EFD"/>
    <w:rsid w:val="002F0E0E"/>
    <w:rsid w:val="002F1FFB"/>
    <w:rsid w:val="002F3C41"/>
    <w:rsid w:val="002F50DB"/>
    <w:rsid w:val="002F6C5C"/>
    <w:rsid w:val="0030045C"/>
    <w:rsid w:val="00303B1A"/>
    <w:rsid w:val="0030537C"/>
    <w:rsid w:val="003066A0"/>
    <w:rsid w:val="0030748F"/>
    <w:rsid w:val="00307E0F"/>
    <w:rsid w:val="00310774"/>
    <w:rsid w:val="00311038"/>
    <w:rsid w:val="003128ED"/>
    <w:rsid w:val="00315218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2724"/>
    <w:rsid w:val="00352C57"/>
    <w:rsid w:val="00355844"/>
    <w:rsid w:val="00355CB6"/>
    <w:rsid w:val="00356198"/>
    <w:rsid w:val="003630C9"/>
    <w:rsid w:val="003638D0"/>
    <w:rsid w:val="00364ED9"/>
    <w:rsid w:val="00366257"/>
    <w:rsid w:val="00366E6A"/>
    <w:rsid w:val="00370364"/>
    <w:rsid w:val="00371B86"/>
    <w:rsid w:val="00381F7E"/>
    <w:rsid w:val="00383B01"/>
    <w:rsid w:val="00384520"/>
    <w:rsid w:val="0038516D"/>
    <w:rsid w:val="003869D7"/>
    <w:rsid w:val="00386B41"/>
    <w:rsid w:val="00390520"/>
    <w:rsid w:val="00391FB4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3C82"/>
    <w:rsid w:val="003D4F8B"/>
    <w:rsid w:val="003D62A9"/>
    <w:rsid w:val="003E2057"/>
    <w:rsid w:val="003E6465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17BBB"/>
    <w:rsid w:val="00421602"/>
    <w:rsid w:val="004260A5"/>
    <w:rsid w:val="00426263"/>
    <w:rsid w:val="00430C4D"/>
    <w:rsid w:val="00432283"/>
    <w:rsid w:val="00432E1D"/>
    <w:rsid w:val="0043745F"/>
    <w:rsid w:val="00437F58"/>
    <w:rsid w:val="0044021C"/>
    <w:rsid w:val="0044029F"/>
    <w:rsid w:val="00440BC9"/>
    <w:rsid w:val="004431B7"/>
    <w:rsid w:val="004468CA"/>
    <w:rsid w:val="00454609"/>
    <w:rsid w:val="00454B5B"/>
    <w:rsid w:val="00455DE4"/>
    <w:rsid w:val="0045642A"/>
    <w:rsid w:val="00472E96"/>
    <w:rsid w:val="00477603"/>
    <w:rsid w:val="004777DA"/>
    <w:rsid w:val="00481DB2"/>
    <w:rsid w:val="0048267C"/>
    <w:rsid w:val="004876B9"/>
    <w:rsid w:val="00490D08"/>
    <w:rsid w:val="00493424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36B6"/>
    <w:rsid w:val="004D796C"/>
    <w:rsid w:val="004E2CE2"/>
    <w:rsid w:val="004E3F6C"/>
    <w:rsid w:val="004E4F02"/>
    <w:rsid w:val="004E5172"/>
    <w:rsid w:val="004E6F8A"/>
    <w:rsid w:val="00502943"/>
    <w:rsid w:val="00502CD2"/>
    <w:rsid w:val="005043F3"/>
    <w:rsid w:val="00504E33"/>
    <w:rsid w:val="00505C1C"/>
    <w:rsid w:val="00507237"/>
    <w:rsid w:val="0052144C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77F32"/>
    <w:rsid w:val="00582176"/>
    <w:rsid w:val="00583F4D"/>
    <w:rsid w:val="00584D2C"/>
    <w:rsid w:val="00584DBB"/>
    <w:rsid w:val="00586951"/>
    <w:rsid w:val="00590087"/>
    <w:rsid w:val="005919F9"/>
    <w:rsid w:val="00594CCC"/>
    <w:rsid w:val="005A032D"/>
    <w:rsid w:val="005A16ED"/>
    <w:rsid w:val="005B34A5"/>
    <w:rsid w:val="005C20BB"/>
    <w:rsid w:val="005C2380"/>
    <w:rsid w:val="005C29F7"/>
    <w:rsid w:val="005C2E7E"/>
    <w:rsid w:val="005C4878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D4CFA"/>
    <w:rsid w:val="005E088B"/>
    <w:rsid w:val="005E1C3E"/>
    <w:rsid w:val="00605BA4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0D5D"/>
    <w:rsid w:val="006418C6"/>
    <w:rsid w:val="00641ED8"/>
    <w:rsid w:val="00643226"/>
    <w:rsid w:val="00646B74"/>
    <w:rsid w:val="00654893"/>
    <w:rsid w:val="006563D0"/>
    <w:rsid w:val="00657240"/>
    <w:rsid w:val="006633A4"/>
    <w:rsid w:val="00667DD2"/>
    <w:rsid w:val="0067042A"/>
    <w:rsid w:val="00670E28"/>
    <w:rsid w:val="00671BBB"/>
    <w:rsid w:val="00680CF2"/>
    <w:rsid w:val="00682237"/>
    <w:rsid w:val="00686804"/>
    <w:rsid w:val="00687691"/>
    <w:rsid w:val="00697B11"/>
    <w:rsid w:val="006A0EF8"/>
    <w:rsid w:val="006A3914"/>
    <w:rsid w:val="006A45BA"/>
    <w:rsid w:val="006B0A73"/>
    <w:rsid w:val="006B0B99"/>
    <w:rsid w:val="006B10C6"/>
    <w:rsid w:val="006B3A06"/>
    <w:rsid w:val="006B4280"/>
    <w:rsid w:val="006B4B1C"/>
    <w:rsid w:val="006C052C"/>
    <w:rsid w:val="006C3736"/>
    <w:rsid w:val="006C4991"/>
    <w:rsid w:val="006C5729"/>
    <w:rsid w:val="006D3966"/>
    <w:rsid w:val="006E0F19"/>
    <w:rsid w:val="006E1FDA"/>
    <w:rsid w:val="006E3F08"/>
    <w:rsid w:val="006E5E87"/>
    <w:rsid w:val="006E7740"/>
    <w:rsid w:val="006F2245"/>
    <w:rsid w:val="006F441D"/>
    <w:rsid w:val="006F74D4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07FB"/>
    <w:rsid w:val="00735C12"/>
    <w:rsid w:val="0073652C"/>
    <w:rsid w:val="00746F46"/>
    <w:rsid w:val="007475D1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0517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E774B"/>
    <w:rsid w:val="007F522E"/>
    <w:rsid w:val="007F5D1D"/>
    <w:rsid w:val="007F7421"/>
    <w:rsid w:val="007F76FD"/>
    <w:rsid w:val="00801F7F"/>
    <w:rsid w:val="00806D6F"/>
    <w:rsid w:val="00811F69"/>
    <w:rsid w:val="00813C1F"/>
    <w:rsid w:val="00821A56"/>
    <w:rsid w:val="00825B15"/>
    <w:rsid w:val="00826670"/>
    <w:rsid w:val="008276DD"/>
    <w:rsid w:val="00834936"/>
    <w:rsid w:val="00834A60"/>
    <w:rsid w:val="008401EF"/>
    <w:rsid w:val="00840403"/>
    <w:rsid w:val="00863E89"/>
    <w:rsid w:val="008646CA"/>
    <w:rsid w:val="00864D77"/>
    <w:rsid w:val="0086675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055B"/>
    <w:rsid w:val="008B05E1"/>
    <w:rsid w:val="008B114B"/>
    <w:rsid w:val="008B1674"/>
    <w:rsid w:val="008B1A1D"/>
    <w:rsid w:val="008B2D09"/>
    <w:rsid w:val="008B519F"/>
    <w:rsid w:val="008C0E78"/>
    <w:rsid w:val="008C316B"/>
    <w:rsid w:val="008C398D"/>
    <w:rsid w:val="008C3DE3"/>
    <w:rsid w:val="008C49DB"/>
    <w:rsid w:val="008C537F"/>
    <w:rsid w:val="008C7949"/>
    <w:rsid w:val="008D0640"/>
    <w:rsid w:val="008D3CDF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27B66"/>
    <w:rsid w:val="00927FD2"/>
    <w:rsid w:val="00933280"/>
    <w:rsid w:val="00935CB0"/>
    <w:rsid w:val="009411B7"/>
    <w:rsid w:val="00941D5B"/>
    <w:rsid w:val="009427F9"/>
    <w:rsid w:val="009428A9"/>
    <w:rsid w:val="009437A2"/>
    <w:rsid w:val="00944B28"/>
    <w:rsid w:val="009457C0"/>
    <w:rsid w:val="009460EA"/>
    <w:rsid w:val="00946EFF"/>
    <w:rsid w:val="0095307C"/>
    <w:rsid w:val="009536BA"/>
    <w:rsid w:val="00955286"/>
    <w:rsid w:val="009573CB"/>
    <w:rsid w:val="0096200A"/>
    <w:rsid w:val="00966BD1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34E3"/>
    <w:rsid w:val="00994823"/>
    <w:rsid w:val="00994A54"/>
    <w:rsid w:val="00994D8D"/>
    <w:rsid w:val="009953A8"/>
    <w:rsid w:val="009A0B51"/>
    <w:rsid w:val="009A3BC4"/>
    <w:rsid w:val="009A527F"/>
    <w:rsid w:val="009A6092"/>
    <w:rsid w:val="009A7074"/>
    <w:rsid w:val="009A7834"/>
    <w:rsid w:val="009B1936"/>
    <w:rsid w:val="009B2FCD"/>
    <w:rsid w:val="009B493F"/>
    <w:rsid w:val="009B4F4E"/>
    <w:rsid w:val="009B50EF"/>
    <w:rsid w:val="009B5591"/>
    <w:rsid w:val="009C2977"/>
    <w:rsid w:val="009C2DCC"/>
    <w:rsid w:val="009D1C7A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4517"/>
    <w:rsid w:val="00A258B0"/>
    <w:rsid w:val="00A27912"/>
    <w:rsid w:val="00A3057D"/>
    <w:rsid w:val="00A32406"/>
    <w:rsid w:val="00A32DE2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254F"/>
    <w:rsid w:val="00A6656B"/>
    <w:rsid w:val="00A706E1"/>
    <w:rsid w:val="00A70E1E"/>
    <w:rsid w:val="00A7319A"/>
    <w:rsid w:val="00A73257"/>
    <w:rsid w:val="00A761D8"/>
    <w:rsid w:val="00A813E3"/>
    <w:rsid w:val="00A82E0C"/>
    <w:rsid w:val="00A83819"/>
    <w:rsid w:val="00A84850"/>
    <w:rsid w:val="00A84CB2"/>
    <w:rsid w:val="00A87441"/>
    <w:rsid w:val="00A90719"/>
    <w:rsid w:val="00A9081F"/>
    <w:rsid w:val="00A90E9A"/>
    <w:rsid w:val="00A9188C"/>
    <w:rsid w:val="00A957F2"/>
    <w:rsid w:val="00A97002"/>
    <w:rsid w:val="00A97A52"/>
    <w:rsid w:val="00A97E60"/>
    <w:rsid w:val="00AA0D6A"/>
    <w:rsid w:val="00AA47DA"/>
    <w:rsid w:val="00AB0DF1"/>
    <w:rsid w:val="00AB28FE"/>
    <w:rsid w:val="00AB58BF"/>
    <w:rsid w:val="00AC4FE4"/>
    <w:rsid w:val="00AC5375"/>
    <w:rsid w:val="00AC6C5F"/>
    <w:rsid w:val="00AD0047"/>
    <w:rsid w:val="00AD0751"/>
    <w:rsid w:val="00AD1BB2"/>
    <w:rsid w:val="00AD3EBA"/>
    <w:rsid w:val="00AD77C4"/>
    <w:rsid w:val="00AE25BF"/>
    <w:rsid w:val="00AF0C13"/>
    <w:rsid w:val="00AF6344"/>
    <w:rsid w:val="00B0055D"/>
    <w:rsid w:val="00B0194D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27E75"/>
    <w:rsid w:val="00B3015C"/>
    <w:rsid w:val="00B344D8"/>
    <w:rsid w:val="00B3685B"/>
    <w:rsid w:val="00B37427"/>
    <w:rsid w:val="00B45AFC"/>
    <w:rsid w:val="00B47534"/>
    <w:rsid w:val="00B519EE"/>
    <w:rsid w:val="00B54F6F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2626"/>
    <w:rsid w:val="00BA3A53"/>
    <w:rsid w:val="00BA3C54"/>
    <w:rsid w:val="00BA4095"/>
    <w:rsid w:val="00BA5B43"/>
    <w:rsid w:val="00BB1A90"/>
    <w:rsid w:val="00BB5EBF"/>
    <w:rsid w:val="00BB5F44"/>
    <w:rsid w:val="00BB608C"/>
    <w:rsid w:val="00BC3439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5E82"/>
    <w:rsid w:val="00C2724D"/>
    <w:rsid w:val="00C27CA9"/>
    <w:rsid w:val="00C317E7"/>
    <w:rsid w:val="00C36544"/>
    <w:rsid w:val="00C3799C"/>
    <w:rsid w:val="00C40C89"/>
    <w:rsid w:val="00C419BE"/>
    <w:rsid w:val="00C4305E"/>
    <w:rsid w:val="00C43D1E"/>
    <w:rsid w:val="00C44336"/>
    <w:rsid w:val="00C44C8A"/>
    <w:rsid w:val="00C453DC"/>
    <w:rsid w:val="00C456C6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92277"/>
    <w:rsid w:val="00CA03E8"/>
    <w:rsid w:val="00CA0968"/>
    <w:rsid w:val="00CA168E"/>
    <w:rsid w:val="00CA3F8A"/>
    <w:rsid w:val="00CB030F"/>
    <w:rsid w:val="00CB0647"/>
    <w:rsid w:val="00CB15E4"/>
    <w:rsid w:val="00CB4236"/>
    <w:rsid w:val="00CC5778"/>
    <w:rsid w:val="00CC72A4"/>
    <w:rsid w:val="00CD006C"/>
    <w:rsid w:val="00CD050C"/>
    <w:rsid w:val="00CD0B9C"/>
    <w:rsid w:val="00CD1B1D"/>
    <w:rsid w:val="00CD3153"/>
    <w:rsid w:val="00CE3672"/>
    <w:rsid w:val="00CF5207"/>
    <w:rsid w:val="00CF59ED"/>
    <w:rsid w:val="00CF6810"/>
    <w:rsid w:val="00D005D3"/>
    <w:rsid w:val="00D02763"/>
    <w:rsid w:val="00D06117"/>
    <w:rsid w:val="00D11038"/>
    <w:rsid w:val="00D11783"/>
    <w:rsid w:val="00D13D70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2DDD"/>
    <w:rsid w:val="00D57D05"/>
    <w:rsid w:val="00D60735"/>
    <w:rsid w:val="00D630AB"/>
    <w:rsid w:val="00D71BC6"/>
    <w:rsid w:val="00D71F40"/>
    <w:rsid w:val="00D724B5"/>
    <w:rsid w:val="00D77416"/>
    <w:rsid w:val="00D77A37"/>
    <w:rsid w:val="00D77BB1"/>
    <w:rsid w:val="00D80FC6"/>
    <w:rsid w:val="00D84250"/>
    <w:rsid w:val="00D94917"/>
    <w:rsid w:val="00D95904"/>
    <w:rsid w:val="00DA4B1B"/>
    <w:rsid w:val="00DA74F3"/>
    <w:rsid w:val="00DA75C1"/>
    <w:rsid w:val="00DB69F3"/>
    <w:rsid w:val="00DB6B77"/>
    <w:rsid w:val="00DC376C"/>
    <w:rsid w:val="00DC3D67"/>
    <w:rsid w:val="00DC4907"/>
    <w:rsid w:val="00DC6C80"/>
    <w:rsid w:val="00DC7C2B"/>
    <w:rsid w:val="00DD017C"/>
    <w:rsid w:val="00DD397A"/>
    <w:rsid w:val="00DD58B7"/>
    <w:rsid w:val="00DD597E"/>
    <w:rsid w:val="00DD6699"/>
    <w:rsid w:val="00DE35AE"/>
    <w:rsid w:val="00DE425D"/>
    <w:rsid w:val="00DE4435"/>
    <w:rsid w:val="00E007C5"/>
    <w:rsid w:val="00E00DBF"/>
    <w:rsid w:val="00E0213F"/>
    <w:rsid w:val="00E033E0"/>
    <w:rsid w:val="00E0374B"/>
    <w:rsid w:val="00E0521F"/>
    <w:rsid w:val="00E05AD9"/>
    <w:rsid w:val="00E06311"/>
    <w:rsid w:val="00E10200"/>
    <w:rsid w:val="00E1026B"/>
    <w:rsid w:val="00E10F0F"/>
    <w:rsid w:val="00E13CB2"/>
    <w:rsid w:val="00E20C37"/>
    <w:rsid w:val="00E23D70"/>
    <w:rsid w:val="00E24928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47C4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5509"/>
    <w:rsid w:val="00E96431"/>
    <w:rsid w:val="00EA1F05"/>
    <w:rsid w:val="00EA5230"/>
    <w:rsid w:val="00EB02DE"/>
    <w:rsid w:val="00EB65FD"/>
    <w:rsid w:val="00EB7EA9"/>
    <w:rsid w:val="00EC289E"/>
    <w:rsid w:val="00EC3039"/>
    <w:rsid w:val="00EC5235"/>
    <w:rsid w:val="00EC6CC7"/>
    <w:rsid w:val="00ED0134"/>
    <w:rsid w:val="00ED1FA2"/>
    <w:rsid w:val="00ED6B03"/>
    <w:rsid w:val="00ED7A5B"/>
    <w:rsid w:val="00EE22C4"/>
    <w:rsid w:val="00EE38FA"/>
    <w:rsid w:val="00EF08B8"/>
    <w:rsid w:val="00EF3048"/>
    <w:rsid w:val="00EF5628"/>
    <w:rsid w:val="00EF601A"/>
    <w:rsid w:val="00EF777C"/>
    <w:rsid w:val="00F00631"/>
    <w:rsid w:val="00F054D5"/>
    <w:rsid w:val="00F07C92"/>
    <w:rsid w:val="00F122CD"/>
    <w:rsid w:val="00F128F6"/>
    <w:rsid w:val="00F138AB"/>
    <w:rsid w:val="00F13A48"/>
    <w:rsid w:val="00F14B43"/>
    <w:rsid w:val="00F203C7"/>
    <w:rsid w:val="00F215E2"/>
    <w:rsid w:val="00F21E3F"/>
    <w:rsid w:val="00F33D55"/>
    <w:rsid w:val="00F33E3C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B1C"/>
    <w:rsid w:val="00F57D3B"/>
    <w:rsid w:val="00F62039"/>
    <w:rsid w:val="00F62688"/>
    <w:rsid w:val="00F64F8F"/>
    <w:rsid w:val="00F655F3"/>
    <w:rsid w:val="00F725CA"/>
    <w:rsid w:val="00F74318"/>
    <w:rsid w:val="00F76BE5"/>
    <w:rsid w:val="00F77BE5"/>
    <w:rsid w:val="00F82840"/>
    <w:rsid w:val="00F83D11"/>
    <w:rsid w:val="00F921F1"/>
    <w:rsid w:val="00F9399B"/>
    <w:rsid w:val="00FA6770"/>
    <w:rsid w:val="00FB127E"/>
    <w:rsid w:val="00FB28A2"/>
    <w:rsid w:val="00FB6635"/>
    <w:rsid w:val="00FB7E4C"/>
    <w:rsid w:val="00FC0804"/>
    <w:rsid w:val="00FC2F47"/>
    <w:rsid w:val="00FC3B6D"/>
    <w:rsid w:val="00FC638B"/>
    <w:rsid w:val="00FD0858"/>
    <w:rsid w:val="00FD20A2"/>
    <w:rsid w:val="00FD3A4E"/>
    <w:rsid w:val="00FD51D3"/>
    <w:rsid w:val="00FD54F6"/>
    <w:rsid w:val="00FE5BBF"/>
    <w:rsid w:val="00FF16D3"/>
    <w:rsid w:val="00FF3F0C"/>
    <w:rsid w:val="00FF489E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772F2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71925"/>
    <w:pPr>
      <w:ind w:left="284"/>
    </w:pPr>
  </w:style>
  <w:style w:type="paragraph" w:styleId="10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2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a"/>
    <w:semiHidden/>
    <w:rsid w:val="00171925"/>
    <w:pPr>
      <w:ind w:left="1985" w:hanging="1985"/>
    </w:pPr>
  </w:style>
  <w:style w:type="paragraph" w:styleId="TOC7">
    <w:name w:val="toc 7"/>
    <w:basedOn w:val="TOC6"/>
    <w:next w:val="a"/>
    <w:semiHidden/>
    <w:rsid w:val="00171925"/>
    <w:pPr>
      <w:ind w:left="2268" w:hanging="2268"/>
    </w:pPr>
  </w:style>
  <w:style w:type="paragraph" w:styleId="23">
    <w:name w:val="List Bullet 2"/>
    <w:basedOn w:val="af0"/>
    <w:rsid w:val="00171925"/>
    <w:pPr>
      <w:ind w:left="851"/>
    </w:pPr>
  </w:style>
  <w:style w:type="paragraph" w:styleId="30">
    <w:name w:val="List Bullet 3"/>
    <w:basedOn w:val="23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4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71925"/>
    <w:pPr>
      <w:ind w:left="1135"/>
    </w:pPr>
  </w:style>
  <w:style w:type="paragraph" w:styleId="40">
    <w:name w:val="List 4"/>
    <w:basedOn w:val="31"/>
    <w:rsid w:val="00171925"/>
    <w:pPr>
      <w:ind w:left="1418"/>
    </w:pPr>
  </w:style>
  <w:style w:type="paragraph" w:styleId="50">
    <w:name w:val="List 5"/>
    <w:basedOn w:val="40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1">
    <w:name w:val="List Bullet 4"/>
    <w:basedOn w:val="30"/>
    <w:rsid w:val="00171925"/>
    <w:pPr>
      <w:ind w:left="1418"/>
    </w:pPr>
  </w:style>
  <w:style w:type="paragraph" w:styleId="51">
    <w:name w:val="List Bullet 5"/>
    <w:basedOn w:val="41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4"/>
    <w:rsid w:val="00171925"/>
  </w:style>
  <w:style w:type="paragraph" w:customStyle="1" w:styleId="B3">
    <w:name w:val="B3"/>
    <w:basedOn w:val="31"/>
    <w:rsid w:val="00171925"/>
  </w:style>
  <w:style w:type="paragraph" w:customStyle="1" w:styleId="B4">
    <w:name w:val="B4"/>
    <w:basedOn w:val="40"/>
    <w:rsid w:val="00171925"/>
  </w:style>
  <w:style w:type="paragraph" w:customStyle="1" w:styleId="B5">
    <w:name w:val="B5"/>
    <w:basedOn w:val="50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  <w:style w:type="paragraph" w:styleId="af7">
    <w:name w:val="Revision"/>
    <w:hidden/>
    <w:uiPriority w:val="99"/>
    <w:semiHidden/>
    <w:rsid w:val="003110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99997-F052-4EE0-9DCB-8B761DB8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4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5848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liubo, CTC</cp:lastModifiedBy>
  <cp:revision>14</cp:revision>
  <cp:lastPrinted>2023-01-03T07:31:00Z</cp:lastPrinted>
  <dcterms:created xsi:type="dcterms:W3CDTF">2024-12-10T11:09:00Z</dcterms:created>
  <dcterms:modified xsi:type="dcterms:W3CDTF">2024-12-11T12:03:00Z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